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B45C2B" w14:textId="77777777" w:rsidR="00E460CF" w:rsidRDefault="00E460CF" w:rsidP="00E460CF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Margaret PLUMMER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3240C626" w14:textId="77777777" w:rsidR="00E460CF" w:rsidRDefault="00E460CF" w:rsidP="00E460CF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79FE6230" w14:textId="77777777" w:rsidR="00E460CF" w:rsidRDefault="00E460CF" w:rsidP="00E460CF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2F09C918" w14:textId="77777777" w:rsidR="00E460CF" w:rsidRDefault="00E460CF" w:rsidP="00E460CF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= John(q.v.).</w:t>
      </w:r>
    </w:p>
    <w:p w14:paraId="257468B9" w14:textId="77777777" w:rsidR="00E460CF" w:rsidRDefault="00E460CF" w:rsidP="00E460CF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8B44DB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7DE25439" w14:textId="77777777" w:rsidR="00E460CF" w:rsidRDefault="00E460CF" w:rsidP="00E460CF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6EC618CC" w14:textId="77777777" w:rsidR="00E460CF" w:rsidRDefault="00E460CF" w:rsidP="00E460CF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40B24152" w14:textId="77777777" w:rsidR="00E460CF" w:rsidRDefault="00E460CF" w:rsidP="00E460CF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They made a plaint of disseisin de </w:t>
      </w:r>
      <w:proofErr w:type="spellStart"/>
      <w:r>
        <w:rPr>
          <w:rFonts w:ascii="Times New Roman" w:hAnsi="Times New Roman" w:cs="Times New Roman"/>
        </w:rPr>
        <w:t>quibus</w:t>
      </w:r>
      <w:proofErr w:type="spellEnd"/>
      <w:r>
        <w:rPr>
          <w:rFonts w:ascii="Times New Roman" w:hAnsi="Times New Roman" w:cs="Times New Roman"/>
        </w:rPr>
        <w:t xml:space="preserve"> against Thomas Unknown(q.v.).</w:t>
      </w:r>
    </w:p>
    <w:p w14:paraId="1180C055" w14:textId="77777777" w:rsidR="00E460CF" w:rsidRDefault="00E460CF" w:rsidP="00E460CF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(ibid.)</w:t>
      </w:r>
    </w:p>
    <w:p w14:paraId="135F32AE" w14:textId="77777777" w:rsidR="00E460CF" w:rsidRDefault="00E460CF" w:rsidP="00E460CF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462800B9" w14:textId="77777777" w:rsidR="00E460CF" w:rsidRDefault="00E460CF" w:rsidP="00E460CF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07B085F0" w14:textId="77777777" w:rsidR="00E460CF" w:rsidRDefault="00E460CF" w:rsidP="00E460CF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 October 2018</w:t>
      </w:r>
    </w:p>
    <w:p w14:paraId="3C434FC5" w14:textId="77777777" w:rsidR="006B2F86" w:rsidRPr="00E71FC3" w:rsidRDefault="00E460C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B39EB0" w14:textId="77777777" w:rsidR="00E460CF" w:rsidRDefault="00E460CF" w:rsidP="00E71FC3">
      <w:r>
        <w:separator/>
      </w:r>
    </w:p>
  </w:endnote>
  <w:endnote w:type="continuationSeparator" w:id="0">
    <w:p w14:paraId="3959D4CE" w14:textId="77777777" w:rsidR="00E460CF" w:rsidRDefault="00E460C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6A4CC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57FBEC" w14:textId="77777777" w:rsidR="00E460CF" w:rsidRDefault="00E460CF" w:rsidP="00E71FC3">
      <w:r>
        <w:separator/>
      </w:r>
    </w:p>
  </w:footnote>
  <w:footnote w:type="continuationSeparator" w:id="0">
    <w:p w14:paraId="4EA5B17B" w14:textId="77777777" w:rsidR="00E460CF" w:rsidRDefault="00E460C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60CF"/>
    <w:rsid w:val="001A7C09"/>
    <w:rsid w:val="00577BD5"/>
    <w:rsid w:val="00656CBA"/>
    <w:rsid w:val="006A1F77"/>
    <w:rsid w:val="00733BE7"/>
    <w:rsid w:val="00AB52E8"/>
    <w:rsid w:val="00B16D3F"/>
    <w:rsid w:val="00BB41AC"/>
    <w:rsid w:val="00E460C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384AD4"/>
  <w15:chartTrackingRefBased/>
  <w15:docId w15:val="{F0F137D2-B324-4ED9-B103-A058852FA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460C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E460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2018-11-04T20:09:00Z</dcterms:created>
  <dcterms:modified xsi:type="dcterms:W3CDTF">2018-11-04T20:09:00Z</dcterms:modified>
</cp:coreProperties>
</file>